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59720" w14:textId="3E5090FE" w:rsidR="00BA00AB" w:rsidRDefault="00AF18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CHAMBERLEYN</w:t>
      </w:r>
      <w:r>
        <w:rPr>
          <w:rFonts w:cs="Times New Roman"/>
          <w:szCs w:val="24"/>
        </w:rPr>
        <w:t xml:space="preserve">       (d.ca.1439)</w:t>
      </w:r>
    </w:p>
    <w:p w14:paraId="6219C500" w14:textId="77777777" w:rsidR="00AF183D" w:rsidRDefault="00AF183D" w:rsidP="009139A6">
      <w:pPr>
        <w:pStyle w:val="NoSpacing"/>
        <w:rPr>
          <w:rFonts w:cs="Times New Roman"/>
          <w:szCs w:val="24"/>
        </w:rPr>
      </w:pPr>
    </w:p>
    <w:p w14:paraId="6069B860" w14:textId="77777777" w:rsidR="00AF183D" w:rsidRDefault="00AF183D" w:rsidP="009139A6">
      <w:pPr>
        <w:pStyle w:val="NoSpacing"/>
        <w:rPr>
          <w:rFonts w:cs="Times New Roman"/>
          <w:szCs w:val="24"/>
        </w:rPr>
      </w:pPr>
    </w:p>
    <w:p w14:paraId="0BD64838" w14:textId="3AED3101" w:rsidR="00AF183D" w:rsidRDefault="00AF18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Robert.    (C.F.R. 1437-45 p.52)</w:t>
      </w:r>
    </w:p>
    <w:p w14:paraId="4A3977F6" w14:textId="77777777" w:rsidR="00AF183D" w:rsidRDefault="00AF183D" w:rsidP="009139A6">
      <w:pPr>
        <w:pStyle w:val="NoSpacing"/>
        <w:rPr>
          <w:rFonts w:cs="Times New Roman"/>
          <w:szCs w:val="24"/>
        </w:rPr>
      </w:pPr>
    </w:p>
    <w:p w14:paraId="5D8387AE" w14:textId="77777777" w:rsidR="00AF183D" w:rsidRDefault="00AF183D" w:rsidP="009139A6">
      <w:pPr>
        <w:pStyle w:val="NoSpacing"/>
        <w:rPr>
          <w:rFonts w:cs="Times New Roman"/>
          <w:szCs w:val="24"/>
        </w:rPr>
      </w:pPr>
    </w:p>
    <w:p w14:paraId="7F9B9907" w14:textId="66FE004B" w:rsidR="00AF183D" w:rsidRDefault="00AF18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Jan.1439</w:t>
      </w:r>
      <w:r>
        <w:rPr>
          <w:rFonts w:cs="Times New Roman"/>
          <w:szCs w:val="24"/>
        </w:rPr>
        <w:tab/>
        <w:t>Writs of diem clausit extremum to the Escheators of Kent and London.</w:t>
      </w:r>
    </w:p>
    <w:p w14:paraId="6BE75ECC" w14:textId="53AAAC12" w:rsidR="00AF183D" w:rsidRDefault="00AF18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(ibid.).</w:t>
      </w:r>
    </w:p>
    <w:p w14:paraId="454F79DB" w14:textId="77777777" w:rsidR="00AF183D" w:rsidRDefault="00AF183D" w:rsidP="009139A6">
      <w:pPr>
        <w:pStyle w:val="NoSpacing"/>
        <w:rPr>
          <w:rFonts w:cs="Times New Roman"/>
          <w:szCs w:val="24"/>
        </w:rPr>
      </w:pPr>
    </w:p>
    <w:p w14:paraId="23821BB1" w14:textId="77777777" w:rsidR="00AF183D" w:rsidRDefault="00AF183D" w:rsidP="009139A6">
      <w:pPr>
        <w:pStyle w:val="NoSpacing"/>
        <w:rPr>
          <w:rFonts w:cs="Times New Roman"/>
          <w:szCs w:val="24"/>
        </w:rPr>
      </w:pPr>
    </w:p>
    <w:p w14:paraId="60273E41" w14:textId="4B61703D" w:rsidR="00AF183D" w:rsidRPr="00AF183D" w:rsidRDefault="00AF183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2023</w:t>
      </w:r>
    </w:p>
    <w:sectPr w:rsidR="00AF183D" w:rsidRPr="00AF18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2460B" w14:textId="77777777" w:rsidR="00AF183D" w:rsidRDefault="00AF183D" w:rsidP="009139A6">
      <w:r>
        <w:separator/>
      </w:r>
    </w:p>
  </w:endnote>
  <w:endnote w:type="continuationSeparator" w:id="0">
    <w:p w14:paraId="45166C61" w14:textId="77777777" w:rsidR="00AF183D" w:rsidRDefault="00AF18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7C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9C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1D3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3B058" w14:textId="77777777" w:rsidR="00AF183D" w:rsidRDefault="00AF183D" w:rsidP="009139A6">
      <w:r>
        <w:separator/>
      </w:r>
    </w:p>
  </w:footnote>
  <w:footnote w:type="continuationSeparator" w:id="0">
    <w:p w14:paraId="571D552E" w14:textId="77777777" w:rsidR="00AF183D" w:rsidRDefault="00AF18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E9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EB4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35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83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183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B9D3E"/>
  <w15:chartTrackingRefBased/>
  <w15:docId w15:val="{17B619EC-50A3-47FA-A4F9-651AB0C62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2023-05-28T14:59:00Z</dcterms:created>
  <dcterms:modified xsi:type="dcterms:W3CDTF">2023-05-28T15:02:00Z</dcterms:modified>
</cp:coreProperties>
</file>